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5DF38882" w:rsidR="00281DC6" w:rsidRPr="00F8423C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E72FDC" w:rsidRPr="00F8423C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F8423C">
        <w:rPr>
          <w:rFonts w:asciiTheme="minorHAnsi" w:hAnsiTheme="minorHAnsi" w:cstheme="minorHAnsi"/>
          <w:sz w:val="20"/>
          <w:szCs w:val="20"/>
        </w:rPr>
        <w:t>1</w:t>
      </w:r>
      <w:r w:rsidR="00F62DD5">
        <w:rPr>
          <w:rFonts w:asciiTheme="minorHAnsi" w:hAnsiTheme="minorHAnsi" w:cstheme="minorHAnsi"/>
          <w:sz w:val="20"/>
          <w:szCs w:val="20"/>
        </w:rPr>
        <w:t>.</w:t>
      </w:r>
      <w:r w:rsidR="005714D8">
        <w:rPr>
          <w:rFonts w:asciiTheme="minorHAnsi" w:hAnsiTheme="minorHAnsi" w:cstheme="minorHAnsi"/>
          <w:sz w:val="20"/>
          <w:szCs w:val="20"/>
        </w:rPr>
        <w:t>3</w:t>
      </w:r>
      <w:r w:rsidR="00A24D7C">
        <w:rPr>
          <w:rFonts w:asciiTheme="minorHAnsi" w:hAnsiTheme="minorHAnsi" w:cstheme="minorHAnsi"/>
          <w:sz w:val="20"/>
          <w:szCs w:val="20"/>
        </w:rPr>
        <w:t>.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2DC1C8FA" w:rsidR="00E72FDC" w:rsidRPr="00F8423C" w:rsidRDefault="00112C48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SPZOZ.DŚM-ZP</w:t>
      </w:r>
      <w:r w:rsidR="00F62DD5">
        <w:rPr>
          <w:rFonts w:asciiTheme="minorHAnsi" w:hAnsiTheme="minorHAnsi" w:cstheme="minorHAnsi"/>
          <w:bCs/>
          <w:sz w:val="20"/>
          <w:szCs w:val="20"/>
        </w:rPr>
        <w:t>.240.</w:t>
      </w:r>
      <w:r w:rsidR="00AC199A">
        <w:rPr>
          <w:rFonts w:asciiTheme="minorHAnsi" w:hAnsiTheme="minorHAnsi" w:cstheme="minorHAnsi"/>
          <w:bCs/>
          <w:sz w:val="20"/>
          <w:szCs w:val="20"/>
        </w:rPr>
        <w:t>12</w:t>
      </w:r>
      <w:r w:rsidR="00F62DD5">
        <w:rPr>
          <w:rFonts w:asciiTheme="minorHAnsi" w:hAnsiTheme="minorHAnsi" w:cstheme="minorHAnsi"/>
          <w:bCs/>
          <w:sz w:val="20"/>
          <w:szCs w:val="20"/>
        </w:rPr>
        <w:t>.</w:t>
      </w:r>
      <w:r>
        <w:rPr>
          <w:rFonts w:asciiTheme="minorHAnsi" w:hAnsiTheme="minorHAnsi" w:cstheme="minorHAnsi"/>
          <w:bCs/>
          <w:sz w:val="20"/>
          <w:szCs w:val="20"/>
        </w:rPr>
        <w:t>2026</w:t>
      </w:r>
    </w:p>
    <w:p w14:paraId="547658B9" w14:textId="4234D3B0" w:rsidR="00E72FDC" w:rsidRPr="00F8423C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F8423C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47B6741B" w:rsidR="00281DC6" w:rsidRPr="00F23F05" w:rsidRDefault="00281DC6" w:rsidP="004B6C66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23F05">
              <w:rPr>
                <w:rFonts w:asciiTheme="minorHAnsi" w:hAnsiTheme="minorHAnsi" w:cstheme="minorHAnsi"/>
                <w:b/>
                <w:bCs/>
              </w:rPr>
              <w:t>FORMULARZ OFERT</w:t>
            </w:r>
            <w:r w:rsidR="00A45690" w:rsidRPr="00F23F05">
              <w:rPr>
                <w:rFonts w:asciiTheme="minorHAnsi" w:hAnsiTheme="minorHAnsi" w:cstheme="minorHAnsi"/>
                <w:b/>
                <w:bCs/>
              </w:rPr>
              <w:t>OW</w:t>
            </w:r>
            <w:r w:rsidRPr="00F23F05">
              <w:rPr>
                <w:rFonts w:asciiTheme="minorHAnsi" w:hAnsiTheme="minorHAnsi" w:cstheme="minorHAnsi"/>
                <w:b/>
                <w:bCs/>
              </w:rPr>
              <w:t>Y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– Zadanie </w:t>
            </w:r>
            <w:r w:rsidR="005714D8">
              <w:rPr>
                <w:rFonts w:asciiTheme="minorHAnsi" w:hAnsiTheme="minorHAnsi" w:cstheme="minorHAnsi"/>
                <w:b/>
                <w:bCs/>
              </w:rPr>
              <w:t>3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AC199A">
              <w:rPr>
                <w:rFonts w:asciiTheme="minorHAnsi" w:hAnsiTheme="minorHAnsi" w:cstheme="minorHAnsi"/>
                <w:b/>
                <w:bCs/>
              </w:rPr>
              <w:t>Łóżka medyczne</w:t>
            </w:r>
          </w:p>
        </w:tc>
      </w:tr>
    </w:tbl>
    <w:p w14:paraId="201ABFA3" w14:textId="77777777" w:rsidR="00281DC6" w:rsidRPr="00F8423C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551FD2CB" w:rsidR="00281DC6" w:rsidRPr="00F8423C" w:rsidRDefault="00281DC6" w:rsidP="00F8423C">
      <w:p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F8423C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F8423C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(Dz.</w:t>
      </w:r>
      <w:r w:rsidR="00295268">
        <w:rPr>
          <w:rFonts w:asciiTheme="minorHAnsi" w:hAnsiTheme="minorHAnsi" w:cstheme="minorHAnsi"/>
          <w:sz w:val="20"/>
          <w:szCs w:val="20"/>
        </w:rPr>
        <w:t>U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. z </w:t>
      </w:r>
      <w:r w:rsidR="00F8423C" w:rsidRPr="00F8423C">
        <w:rPr>
          <w:rFonts w:asciiTheme="minorHAnsi" w:hAnsiTheme="minorHAnsi" w:cstheme="minorHAnsi"/>
          <w:sz w:val="20"/>
          <w:szCs w:val="20"/>
        </w:rPr>
        <w:t>2024 r.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F8423C">
        <w:rPr>
          <w:rFonts w:asciiTheme="minorHAnsi" w:hAnsiTheme="minorHAnsi" w:cstheme="minorHAnsi"/>
          <w:sz w:val="20"/>
          <w:szCs w:val="20"/>
        </w:rPr>
        <w:t xml:space="preserve">pn.: </w:t>
      </w:r>
      <w:r w:rsidR="00AC199A">
        <w:rPr>
          <w:rFonts w:asciiTheme="minorHAnsi" w:hAnsiTheme="minorHAnsi" w:cstheme="minorHAnsi"/>
          <w:b/>
          <w:bCs/>
          <w:sz w:val="20"/>
          <w:szCs w:val="20"/>
        </w:rPr>
        <w:t>Zakup urządzeń i sprzętu medycznego na potrzeby poradni kardiologicznej”</w:t>
      </w:r>
      <w:r w:rsid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F8423C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F8423C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F8423C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F8423C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2C48" w:rsidRPr="00F8423C" w14:paraId="1E545AE2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14D51DE" w14:textId="7AA2ED39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KRS </w:t>
            </w:r>
            <w:r w:rsidRPr="00112C48"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4E4A9574" w14:textId="77777777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507389D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Nr telefonu </w:t>
            </w:r>
          </w:p>
        </w:tc>
        <w:tc>
          <w:tcPr>
            <w:tcW w:w="3429" w:type="pct"/>
          </w:tcPr>
          <w:p w14:paraId="12D8963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F8423C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F8423C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9E2868" w14:textId="7655E064" w:rsidR="00281DC6" w:rsidRDefault="00281DC6" w:rsidP="00F8423C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zgodnie </w:t>
      </w:r>
      <w:r w:rsidRPr="00F8423C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F8423C">
        <w:rPr>
          <w:rFonts w:asciiTheme="minorHAnsi" w:hAnsiTheme="minorHAnsi" w:cstheme="minorHAnsi"/>
          <w:sz w:val="20"/>
          <w:szCs w:val="20"/>
        </w:rPr>
        <w:t>f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ormularzem cenowym 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oraz </w:t>
      </w:r>
      <w:r w:rsidR="001F5C81" w:rsidRPr="00F8423C">
        <w:rPr>
          <w:rFonts w:asciiTheme="minorHAnsi" w:hAnsiTheme="minorHAnsi" w:cstheme="minorHAnsi"/>
          <w:sz w:val="20"/>
          <w:szCs w:val="20"/>
        </w:rPr>
        <w:t>wzorem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 umowy</w:t>
      </w:r>
      <w:r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F8423C">
        <w:rPr>
          <w:rFonts w:asciiTheme="minorHAnsi" w:hAnsiTheme="minorHAnsi" w:cstheme="minorHAnsi"/>
          <w:sz w:val="20"/>
          <w:szCs w:val="20"/>
        </w:rPr>
        <w:t>za kwotę</w:t>
      </w:r>
      <w:r w:rsidRPr="00F8423C">
        <w:rPr>
          <w:rFonts w:asciiTheme="minorHAnsi" w:hAnsiTheme="minorHAnsi" w:cstheme="minorHAnsi"/>
          <w:sz w:val="20"/>
          <w:szCs w:val="20"/>
        </w:rPr>
        <w:t>:</w:t>
      </w:r>
    </w:p>
    <w:p w14:paraId="021ADE39" w14:textId="77777777" w:rsidR="00A62635" w:rsidRPr="00F8423C" w:rsidRDefault="00A62635" w:rsidP="00F8423C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709"/>
        <w:gridCol w:w="1842"/>
        <w:gridCol w:w="1134"/>
        <w:gridCol w:w="1418"/>
        <w:gridCol w:w="1984"/>
      </w:tblGrid>
      <w:tr w:rsidR="00A62635" w14:paraId="52B1C9D3" w14:textId="77777777" w:rsidTr="00D8281F">
        <w:trPr>
          <w:trHeight w:val="6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A7CE" w14:textId="77777777" w:rsidR="00A62635" w:rsidRDefault="00A62635" w:rsidP="00D8281F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Pakiet </w:t>
            </w: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  <w:p w14:paraId="0EAF31C7" w14:textId="77777777" w:rsidR="00A62635" w:rsidRPr="00A24D7C" w:rsidRDefault="00A62635" w:rsidP="00D8281F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Zakup i dostawa aparatu USG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54BA6" w14:textId="77777777" w:rsidR="00A62635" w:rsidRPr="00A24D7C" w:rsidRDefault="00A62635" w:rsidP="00D8281F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42487" w14:textId="77777777" w:rsidR="00A62635" w:rsidRPr="00A24D7C" w:rsidRDefault="00A62635" w:rsidP="00D8281F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A2762" w14:textId="77777777" w:rsidR="00A62635" w:rsidRPr="00A24D7C" w:rsidRDefault="00A62635" w:rsidP="00D8281F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VAT 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BA5C" w14:textId="77777777" w:rsidR="00A62635" w:rsidRPr="00A24D7C" w:rsidRDefault="00A62635" w:rsidP="00D8281F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668B3A81" w14:textId="77777777" w:rsidR="00A62635" w:rsidRPr="00A24D7C" w:rsidRDefault="00A62635" w:rsidP="00D8281F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53F6" w14:textId="77777777" w:rsidR="00A62635" w:rsidRPr="00A24D7C" w:rsidRDefault="00A62635" w:rsidP="00D8281F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Oferowany termin realizacji przedmiotu zamówienia</w:t>
            </w:r>
          </w:p>
        </w:tc>
      </w:tr>
      <w:tr w:rsidR="00A62635" w14:paraId="50D607AD" w14:textId="77777777" w:rsidTr="00D8281F">
        <w:trPr>
          <w:trHeight w:val="9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88C1B" w14:textId="1E526C68" w:rsidR="00A62635" w:rsidRPr="00BA3346" w:rsidRDefault="00A62635" w:rsidP="00D8281F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Łóżka medyczne z wyposażeniem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3A33A" w14:textId="2B218981" w:rsidR="00A62635" w:rsidRDefault="00A62635" w:rsidP="00D8281F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 szt.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9C37D" w14:textId="77777777" w:rsidR="00A62635" w:rsidRDefault="00A62635" w:rsidP="00D8281F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D369B" w14:textId="77777777" w:rsidR="00A62635" w:rsidRDefault="00A62635" w:rsidP="00D8281F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8186" w14:textId="77777777" w:rsidR="00A62635" w:rsidRDefault="00A62635" w:rsidP="00D8281F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A16A" w14:textId="77777777" w:rsidR="00A62635" w:rsidRDefault="00A62635" w:rsidP="00D8281F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  <w:p w14:paraId="5CF21EAC" w14:textId="77777777" w:rsidR="00A62635" w:rsidRDefault="00A62635" w:rsidP="00D8281F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  <w:p w14:paraId="4F8F8B0B" w14:textId="77777777" w:rsidR="00A62635" w:rsidRDefault="00A62635" w:rsidP="00D8281F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A62635" w14:paraId="31015DB5" w14:textId="77777777" w:rsidTr="00D8281F">
        <w:trPr>
          <w:trHeight w:val="900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15A27" w14:textId="77777777" w:rsidR="00A62635" w:rsidRDefault="00A62635" w:rsidP="00D8281F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Wartość netto słownie: …………………………………………………………………………………………………………………………</w:t>
            </w:r>
          </w:p>
          <w:p w14:paraId="6F1C6FFE" w14:textId="77777777" w:rsidR="00A62635" w:rsidRDefault="00A62635" w:rsidP="00D8281F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Wartość brutto słownie: ……………………………………………………………………………………………………………………….</w:t>
            </w:r>
          </w:p>
        </w:tc>
      </w:tr>
    </w:tbl>
    <w:p w14:paraId="7ACB66A2" w14:textId="77777777" w:rsidR="00C377E6" w:rsidRPr="00F8423C" w:rsidRDefault="00C377E6" w:rsidP="00F8423C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5BEAF05" w14:textId="77777777" w:rsidR="005D6A2B" w:rsidRDefault="005D6A2B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</w:p>
    <w:p w14:paraId="110E7772" w14:textId="0E14243B" w:rsidR="001C7958" w:rsidRDefault="00D71074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C377E6" w:rsidRPr="00F8423C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3E326EE5" w14:textId="797AA538" w:rsidR="006C52A7" w:rsidRPr="00F8423C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bookmarkStart w:id="7" w:name="_Hlk133228980"/>
      <w:r w:rsidRPr="00F8423C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3434D8D3" w:rsidR="00F8423C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ustalają, że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</w:t>
      </w:r>
      <w:r w:rsidR="00BA3346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do 30 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dni od daty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prawidłowo wystawionej faktury na adres</w:t>
      </w:r>
      <w:r w:rsidR="00597773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Zamawiającego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34DEB440" w14:textId="1CD3DF7E" w:rsidR="000D2EDF" w:rsidRPr="00F8423C" w:rsidRDefault="000D2EDF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F8423C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F8423C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3D53D373" w:rsidR="000B7920" w:rsidRPr="00F8423C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uważamy się za związanych niniejszą ofertą na czas wskazany w Specyfikacji Warunków Zamówienia</w:t>
      </w:r>
      <w:r w:rsidR="00E775CB">
        <w:rPr>
          <w:rFonts w:asciiTheme="minorHAnsi" w:hAnsiTheme="minorHAnsi" w:cstheme="minorHAnsi"/>
          <w:sz w:val="20"/>
          <w:szCs w:val="20"/>
        </w:rPr>
        <w:t xml:space="preserve"> tj. </w:t>
      </w:r>
      <w:r w:rsidR="00E775CB" w:rsidRPr="003D0170">
        <w:rPr>
          <w:rFonts w:asciiTheme="minorHAnsi" w:hAnsiTheme="minorHAnsi" w:cstheme="minorHAnsi"/>
          <w:b/>
          <w:bCs/>
          <w:sz w:val="20"/>
          <w:szCs w:val="20"/>
        </w:rPr>
        <w:t>90 dni</w:t>
      </w:r>
      <w:r w:rsidRPr="003D0170">
        <w:rPr>
          <w:rFonts w:asciiTheme="minorHAnsi" w:hAnsiTheme="minorHAnsi" w:cstheme="minorHAnsi"/>
          <w:b/>
          <w:bCs/>
          <w:sz w:val="20"/>
          <w:szCs w:val="20"/>
        </w:rPr>
        <w:t>;</w:t>
      </w:r>
    </w:p>
    <w:p w14:paraId="2FFE5816" w14:textId="55097864" w:rsidR="00D71074" w:rsidRPr="00F8423C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lastRenderedPageBreak/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F8423C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F8423C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F8423C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A727E3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0B7920" w:rsidRPr="00F8423C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F8423C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w niniejszym postępowaniu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482F586D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art.108 ust 1 pkt 1-6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5B602EEE" w14:textId="77777777" w:rsidR="000B7920" w:rsidRPr="00F8423C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14:paraId="13F5386E" w14:textId="77777777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418290E1" w14:textId="3AEC45BC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</w:p>
    <w:p w14:paraId="2FD91CF5" w14:textId="2262808F" w:rsidR="00221448" w:rsidRPr="00F8423C" w:rsidRDefault="00221448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Oświadczamy, że realizacja przedmiotu zamówienia będzie zgodna z zasadą DNSH (Do No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F8423C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F8423C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F8423C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F8423C">
        <w:rPr>
          <w:rFonts w:asciiTheme="minorHAnsi" w:hAnsiTheme="minorHAnsi" w:cstheme="minorHAnsi"/>
          <w:bCs/>
          <w:sz w:val="20"/>
          <w:szCs w:val="20"/>
        </w:rPr>
        <w:t>:</w:t>
      </w:r>
    </w:p>
    <w:p w14:paraId="02D4AD6F" w14:textId="0D46CB95" w:rsidR="00281DC6" w:rsidRPr="00F8423C" w:rsidRDefault="00281DC6" w:rsidP="00112C48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</w:t>
      </w:r>
    </w:p>
    <w:p w14:paraId="340E3FA9" w14:textId="431D18B5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F8423C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281DC6" w:rsidRPr="00F8423C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F8423C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C1B0D0C" w14:textId="76652065" w:rsidR="00FD1500" w:rsidRDefault="00FD1500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bookmarkStart w:id="8" w:name="_Hlk221778341"/>
      <w:r>
        <w:rPr>
          <w:rFonts w:asciiTheme="minorHAnsi" w:hAnsiTheme="minorHAnsi" w:cstheme="minorHAnsi"/>
          <w:sz w:val="20"/>
          <w:szCs w:val="20"/>
        </w:rPr>
        <w:t>Zamówienie zrealizujemy (należy zaznaczyć właściwy kwadrat):</w:t>
      </w:r>
    </w:p>
    <w:p w14:paraId="6191F9B3" w14:textId="6697987B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 xml:space="preserve">□  </w:t>
      </w:r>
      <w:r w:rsidRPr="00474101">
        <w:rPr>
          <w:rFonts w:ascii="Arial" w:hAnsi="Arial" w:cs="Arial"/>
          <w:sz w:val="20"/>
        </w:rPr>
        <w:t>sami</w:t>
      </w:r>
    </w:p>
    <w:p w14:paraId="58A88101" w14:textId="5432EA37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0"/>
        </w:rPr>
        <w:t>w konsorcjum z: …………………………………………………………………………………………………………</w:t>
      </w:r>
    </w:p>
    <w:p w14:paraId="5EB8BF67" w14:textId="25232CD6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Oświadczam, że sposób reprezentacji konsorcjum dla potrzeb niniejszego zamówienia jest następujący:</w:t>
      </w:r>
    </w:p>
    <w:p w14:paraId="1F9C1B63" w14:textId="64273651" w:rsidR="00FD1500" w:rsidRPr="003D0170" w:rsidRDefault="00FD1500" w:rsidP="003D017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8"/>
    </w:p>
    <w:p w14:paraId="5349E88E" w14:textId="62AA58BC" w:rsidR="00281DC6" w:rsidRPr="00F8423C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F8423C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Adres</w:t>
            </w:r>
          </w:p>
        </w:tc>
        <w:tc>
          <w:tcPr>
            <w:tcW w:w="7572" w:type="dxa"/>
          </w:tcPr>
          <w:p w14:paraId="5773B11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F8423C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0F549A56" w:rsidR="00281DC6" w:rsidRPr="00757AB3" w:rsidRDefault="00112C48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</w:pPr>
      <w:proofErr w:type="spellStart"/>
      <w:r w:rsidRPr="00757AB3"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  <w:t>Informacja</w:t>
      </w:r>
      <w:proofErr w:type="spellEnd"/>
    </w:p>
    <w:p w14:paraId="74867EBF" w14:textId="385EBB11" w:rsidR="00281DC6" w:rsidRPr="00F8423C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F8423C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F8423C" w:rsidRDefault="00281DC6" w:rsidP="00F8423C">
      <w:pPr>
        <w:ind w:left="36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Uwaga!</w:t>
      </w:r>
    </w:p>
    <w:p w14:paraId="2C12152E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Średnie przedsiębiorstwa: przedsiębiorstwa, które nie są mikroprzedsiębiorstwami ani małymi przedsiębiorstwami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br/>
        <w:t xml:space="preserve"> </w:t>
      </w:r>
      <w:r w:rsidRPr="00F8423C">
        <w:rPr>
          <w:rFonts w:asciiTheme="minorHAnsi" w:eastAsia="Calibri" w:hAnsiTheme="minorHAnsi" w:cstheme="minorHAnsi"/>
          <w:b/>
          <w:i/>
          <w:sz w:val="20"/>
          <w:lang w:eastAsia="en-US"/>
        </w:rPr>
        <w:t>i które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F8423C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100B02E5" w14:textId="77777777" w:rsidR="009D2A89" w:rsidRPr="00F8423C" w:rsidRDefault="009D2A89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F8423C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F8423C" w:rsidRDefault="00281DC6" w:rsidP="009D29E9">
      <w:pPr>
        <w:tabs>
          <w:tab w:val="center" w:pos="7655"/>
        </w:tabs>
        <w:spacing w:before="120"/>
        <w:ind w:left="5103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28ED47A7" w14:textId="77777777" w:rsidR="009D29E9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oświadczeń </w:t>
      </w:r>
    </w:p>
    <w:p w14:paraId="668402B0" w14:textId="5A667D9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 woli w imieniu Wykonawcy)</w:t>
      </w:r>
    </w:p>
    <w:sectPr w:rsidR="00281DC6" w:rsidRPr="00F8423C" w:rsidSect="00F8423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D72CD" w14:textId="77777777" w:rsidR="00904373" w:rsidRDefault="00904373">
      <w:r>
        <w:separator/>
      </w:r>
    </w:p>
  </w:endnote>
  <w:endnote w:type="continuationSeparator" w:id="0">
    <w:p w14:paraId="4C911EAC" w14:textId="77777777" w:rsidR="00904373" w:rsidRDefault="00904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BDB9" w14:textId="77777777" w:rsidR="00904373" w:rsidRDefault="00904373">
      <w:r>
        <w:separator/>
      </w:r>
    </w:p>
  </w:footnote>
  <w:footnote w:type="continuationSeparator" w:id="0">
    <w:p w14:paraId="1866B8D5" w14:textId="77777777" w:rsidR="00904373" w:rsidRDefault="00904373">
      <w:r>
        <w:continuationSeparator/>
      </w:r>
    </w:p>
  </w:footnote>
  <w:footnote w:id="1">
    <w:p w14:paraId="31C1EDD2" w14:textId="77777777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F8423C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295268">
    <w:pPr>
      <w:pStyle w:val="Nagwek"/>
      <w:jc w:val="center"/>
    </w:pPr>
    <w:bookmarkStart w:id="9" w:name="_Hlk221778659"/>
    <w:bookmarkStart w:id="10" w:name="_Hlk221778660"/>
    <w:bookmarkStart w:id="11" w:name="_Hlk221778661"/>
    <w:bookmarkStart w:id="12" w:name="_Hlk221778662"/>
    <w:bookmarkStart w:id="13" w:name="_Hlk221778664"/>
    <w:bookmarkStart w:id="14" w:name="_Hlk221778665"/>
    <w:bookmarkStart w:id="15" w:name="_Hlk221778666"/>
    <w:bookmarkStart w:id="16" w:name="_Hlk221778667"/>
    <w:bookmarkStart w:id="17" w:name="_Hlk221778668"/>
    <w:bookmarkStart w:id="18" w:name="_Hlk221778669"/>
    <w:bookmarkStart w:id="19" w:name="_Hlk221778670"/>
    <w:bookmarkStart w:id="20" w:name="_Hlk221778671"/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2A80E6BA"/>
    <w:name w:val="WW8Num29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Arial" w:hAnsi="Arial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E2CFC"/>
    <w:multiLevelType w:val="hybridMultilevel"/>
    <w:tmpl w:val="A7C25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166F5"/>
    <w:multiLevelType w:val="hybridMultilevel"/>
    <w:tmpl w:val="6B341D56"/>
    <w:lvl w:ilvl="0" w:tplc="6156BBCE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E8DE1052">
      <w:numFmt w:val="bullet"/>
      <w:lvlText w:val="ÿ"/>
      <w:lvlJc w:val="left"/>
      <w:pPr>
        <w:ind w:left="2149" w:hanging="360"/>
      </w:pPr>
      <w:rPr>
        <w:rFonts w:ascii="Symbol" w:eastAsia="Times New Roman" w:hAnsi="Symbol" w:cs="Aria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C062A"/>
    <w:multiLevelType w:val="hybridMultilevel"/>
    <w:tmpl w:val="E2568C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8876579">
    <w:abstractNumId w:val="16"/>
  </w:num>
  <w:num w:numId="2" w16cid:durableId="1906186095">
    <w:abstractNumId w:val="15"/>
  </w:num>
  <w:num w:numId="3" w16cid:durableId="1681618092">
    <w:abstractNumId w:val="7"/>
  </w:num>
  <w:num w:numId="4" w16cid:durableId="209348552">
    <w:abstractNumId w:val="9"/>
  </w:num>
  <w:num w:numId="5" w16cid:durableId="1825537701">
    <w:abstractNumId w:val="0"/>
  </w:num>
  <w:num w:numId="6" w16cid:durableId="1553541187">
    <w:abstractNumId w:val="14"/>
  </w:num>
  <w:num w:numId="7" w16cid:durableId="214897540">
    <w:abstractNumId w:val="11"/>
  </w:num>
  <w:num w:numId="8" w16cid:durableId="784613150">
    <w:abstractNumId w:val="2"/>
  </w:num>
  <w:num w:numId="9" w16cid:durableId="868950292">
    <w:abstractNumId w:val="8"/>
  </w:num>
  <w:num w:numId="10" w16cid:durableId="628979428">
    <w:abstractNumId w:val="10"/>
  </w:num>
  <w:num w:numId="11" w16cid:durableId="105273507">
    <w:abstractNumId w:val="6"/>
  </w:num>
  <w:num w:numId="12" w16cid:durableId="1794205343">
    <w:abstractNumId w:val="3"/>
  </w:num>
  <w:num w:numId="13" w16cid:durableId="1254775620">
    <w:abstractNumId w:val="12"/>
  </w:num>
  <w:num w:numId="14" w16cid:durableId="400182635">
    <w:abstractNumId w:val="13"/>
  </w:num>
  <w:num w:numId="15" w16cid:durableId="650014222">
    <w:abstractNumId w:val="17"/>
  </w:num>
  <w:num w:numId="16" w16cid:durableId="1851917600">
    <w:abstractNumId w:val="4"/>
  </w:num>
  <w:num w:numId="17" w16cid:durableId="1548486528">
    <w:abstractNumId w:val="1"/>
  </w:num>
  <w:num w:numId="18" w16cid:durableId="136236639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33317"/>
    <w:rsid w:val="0003734F"/>
    <w:rsid w:val="0006558D"/>
    <w:rsid w:val="00066BA7"/>
    <w:rsid w:val="000719D0"/>
    <w:rsid w:val="00071FE3"/>
    <w:rsid w:val="00076FFB"/>
    <w:rsid w:val="000859D9"/>
    <w:rsid w:val="00097313"/>
    <w:rsid w:val="000A4C2D"/>
    <w:rsid w:val="000B7920"/>
    <w:rsid w:val="000C3F6C"/>
    <w:rsid w:val="000D2EDF"/>
    <w:rsid w:val="000D4D84"/>
    <w:rsid w:val="000F47FB"/>
    <w:rsid w:val="00112C48"/>
    <w:rsid w:val="00121113"/>
    <w:rsid w:val="001274DC"/>
    <w:rsid w:val="001277F8"/>
    <w:rsid w:val="0013376D"/>
    <w:rsid w:val="00157AC7"/>
    <w:rsid w:val="00160E9C"/>
    <w:rsid w:val="001642F3"/>
    <w:rsid w:val="00174A30"/>
    <w:rsid w:val="00183D95"/>
    <w:rsid w:val="0018410E"/>
    <w:rsid w:val="00187BC0"/>
    <w:rsid w:val="00195E99"/>
    <w:rsid w:val="001B6EDB"/>
    <w:rsid w:val="001C7958"/>
    <w:rsid w:val="001D2B79"/>
    <w:rsid w:val="001F5C81"/>
    <w:rsid w:val="00221448"/>
    <w:rsid w:val="00221FF9"/>
    <w:rsid w:val="002569A6"/>
    <w:rsid w:val="002679F0"/>
    <w:rsid w:val="00281DC6"/>
    <w:rsid w:val="002921BA"/>
    <w:rsid w:val="002937D6"/>
    <w:rsid w:val="00295268"/>
    <w:rsid w:val="0029605A"/>
    <w:rsid w:val="002B086E"/>
    <w:rsid w:val="002B5372"/>
    <w:rsid w:val="002B612F"/>
    <w:rsid w:val="002D0B11"/>
    <w:rsid w:val="002F3B02"/>
    <w:rsid w:val="00302047"/>
    <w:rsid w:val="00302EAC"/>
    <w:rsid w:val="0030391A"/>
    <w:rsid w:val="00317C43"/>
    <w:rsid w:val="003261A7"/>
    <w:rsid w:val="00335F04"/>
    <w:rsid w:val="00342D95"/>
    <w:rsid w:val="00351CB8"/>
    <w:rsid w:val="0036256A"/>
    <w:rsid w:val="00375BDF"/>
    <w:rsid w:val="00381520"/>
    <w:rsid w:val="00384E36"/>
    <w:rsid w:val="003A652F"/>
    <w:rsid w:val="003B13D5"/>
    <w:rsid w:val="003D0170"/>
    <w:rsid w:val="003F43BE"/>
    <w:rsid w:val="004064EE"/>
    <w:rsid w:val="00410E9B"/>
    <w:rsid w:val="004127BF"/>
    <w:rsid w:val="00443C09"/>
    <w:rsid w:val="00452682"/>
    <w:rsid w:val="00460383"/>
    <w:rsid w:val="00463832"/>
    <w:rsid w:val="004660B2"/>
    <w:rsid w:val="00467243"/>
    <w:rsid w:val="004800CC"/>
    <w:rsid w:val="004858D2"/>
    <w:rsid w:val="004A122E"/>
    <w:rsid w:val="004A2566"/>
    <w:rsid w:val="004B6C66"/>
    <w:rsid w:val="005001EB"/>
    <w:rsid w:val="00503B70"/>
    <w:rsid w:val="0050665F"/>
    <w:rsid w:val="005130F0"/>
    <w:rsid w:val="0051361E"/>
    <w:rsid w:val="0051587F"/>
    <w:rsid w:val="00535222"/>
    <w:rsid w:val="00535E57"/>
    <w:rsid w:val="0054209F"/>
    <w:rsid w:val="005426FC"/>
    <w:rsid w:val="00563A31"/>
    <w:rsid w:val="005714D8"/>
    <w:rsid w:val="00592545"/>
    <w:rsid w:val="00597773"/>
    <w:rsid w:val="005A45CA"/>
    <w:rsid w:val="005A5EE5"/>
    <w:rsid w:val="005A70C7"/>
    <w:rsid w:val="005C6582"/>
    <w:rsid w:val="005D6A2B"/>
    <w:rsid w:val="005E1FEB"/>
    <w:rsid w:val="005E4287"/>
    <w:rsid w:val="00606350"/>
    <w:rsid w:val="00613B65"/>
    <w:rsid w:val="00615E11"/>
    <w:rsid w:val="0062138D"/>
    <w:rsid w:val="00635C6E"/>
    <w:rsid w:val="00655408"/>
    <w:rsid w:val="0068222F"/>
    <w:rsid w:val="006929C9"/>
    <w:rsid w:val="006A2CCB"/>
    <w:rsid w:val="006B0115"/>
    <w:rsid w:val="006B5C98"/>
    <w:rsid w:val="006C52A7"/>
    <w:rsid w:val="006E52BD"/>
    <w:rsid w:val="006E5589"/>
    <w:rsid w:val="00740C0B"/>
    <w:rsid w:val="00757AB3"/>
    <w:rsid w:val="007717C3"/>
    <w:rsid w:val="00796E10"/>
    <w:rsid w:val="007D1797"/>
    <w:rsid w:val="007D581A"/>
    <w:rsid w:val="0080270C"/>
    <w:rsid w:val="00813379"/>
    <w:rsid w:val="00845D8B"/>
    <w:rsid w:val="00853B6B"/>
    <w:rsid w:val="00882B8D"/>
    <w:rsid w:val="008D29B6"/>
    <w:rsid w:val="008F47D5"/>
    <w:rsid w:val="00904373"/>
    <w:rsid w:val="00920F56"/>
    <w:rsid w:val="00925288"/>
    <w:rsid w:val="00925993"/>
    <w:rsid w:val="00942685"/>
    <w:rsid w:val="009447CD"/>
    <w:rsid w:val="009479F9"/>
    <w:rsid w:val="00952018"/>
    <w:rsid w:val="00957800"/>
    <w:rsid w:val="00990E02"/>
    <w:rsid w:val="009971F0"/>
    <w:rsid w:val="009D2003"/>
    <w:rsid w:val="009D29E9"/>
    <w:rsid w:val="009D2A89"/>
    <w:rsid w:val="009E1B04"/>
    <w:rsid w:val="009E5297"/>
    <w:rsid w:val="009E719E"/>
    <w:rsid w:val="009F45A4"/>
    <w:rsid w:val="00A24D7C"/>
    <w:rsid w:val="00A35787"/>
    <w:rsid w:val="00A35DA2"/>
    <w:rsid w:val="00A36B18"/>
    <w:rsid w:val="00A45690"/>
    <w:rsid w:val="00A62635"/>
    <w:rsid w:val="00A6788E"/>
    <w:rsid w:val="00A90AD6"/>
    <w:rsid w:val="00AA1173"/>
    <w:rsid w:val="00AC0870"/>
    <w:rsid w:val="00AC199A"/>
    <w:rsid w:val="00AE55B5"/>
    <w:rsid w:val="00B03F5C"/>
    <w:rsid w:val="00B07767"/>
    <w:rsid w:val="00B22D6B"/>
    <w:rsid w:val="00B36CBF"/>
    <w:rsid w:val="00B45820"/>
    <w:rsid w:val="00B461D4"/>
    <w:rsid w:val="00B621EF"/>
    <w:rsid w:val="00B71BCD"/>
    <w:rsid w:val="00B73557"/>
    <w:rsid w:val="00B769F8"/>
    <w:rsid w:val="00B94460"/>
    <w:rsid w:val="00BA3346"/>
    <w:rsid w:val="00BA6BE2"/>
    <w:rsid w:val="00BB3E12"/>
    <w:rsid w:val="00BB7503"/>
    <w:rsid w:val="00BC04B5"/>
    <w:rsid w:val="00BE0CF9"/>
    <w:rsid w:val="00BE1621"/>
    <w:rsid w:val="00C02BAF"/>
    <w:rsid w:val="00C12016"/>
    <w:rsid w:val="00C2766B"/>
    <w:rsid w:val="00C336B1"/>
    <w:rsid w:val="00C3420C"/>
    <w:rsid w:val="00C377E6"/>
    <w:rsid w:val="00C41F03"/>
    <w:rsid w:val="00C4798D"/>
    <w:rsid w:val="00C509E8"/>
    <w:rsid w:val="00C74FE9"/>
    <w:rsid w:val="00C868BA"/>
    <w:rsid w:val="00C97296"/>
    <w:rsid w:val="00CA0475"/>
    <w:rsid w:val="00CA66C2"/>
    <w:rsid w:val="00CA7C6C"/>
    <w:rsid w:val="00CB2BE7"/>
    <w:rsid w:val="00CB4F91"/>
    <w:rsid w:val="00CB68B7"/>
    <w:rsid w:val="00CE17EE"/>
    <w:rsid w:val="00CF77BE"/>
    <w:rsid w:val="00D069E8"/>
    <w:rsid w:val="00D17FD4"/>
    <w:rsid w:val="00D200D8"/>
    <w:rsid w:val="00D52299"/>
    <w:rsid w:val="00D5613E"/>
    <w:rsid w:val="00D65BE5"/>
    <w:rsid w:val="00D71074"/>
    <w:rsid w:val="00D710C9"/>
    <w:rsid w:val="00D7115D"/>
    <w:rsid w:val="00D7348B"/>
    <w:rsid w:val="00D74BC1"/>
    <w:rsid w:val="00D75D14"/>
    <w:rsid w:val="00D81677"/>
    <w:rsid w:val="00D913F1"/>
    <w:rsid w:val="00DA06F8"/>
    <w:rsid w:val="00DA6138"/>
    <w:rsid w:val="00DD0E27"/>
    <w:rsid w:val="00DE3742"/>
    <w:rsid w:val="00DE706A"/>
    <w:rsid w:val="00DF35DC"/>
    <w:rsid w:val="00E03BCB"/>
    <w:rsid w:val="00E21032"/>
    <w:rsid w:val="00E2615C"/>
    <w:rsid w:val="00E554F1"/>
    <w:rsid w:val="00E57579"/>
    <w:rsid w:val="00E61D09"/>
    <w:rsid w:val="00E67A95"/>
    <w:rsid w:val="00E72FDC"/>
    <w:rsid w:val="00E77050"/>
    <w:rsid w:val="00E775CB"/>
    <w:rsid w:val="00E93CBB"/>
    <w:rsid w:val="00EA4B0A"/>
    <w:rsid w:val="00EC106A"/>
    <w:rsid w:val="00EC7EB4"/>
    <w:rsid w:val="00EE3481"/>
    <w:rsid w:val="00EE6576"/>
    <w:rsid w:val="00F23F05"/>
    <w:rsid w:val="00F2537A"/>
    <w:rsid w:val="00F33316"/>
    <w:rsid w:val="00F52DCA"/>
    <w:rsid w:val="00F62DD5"/>
    <w:rsid w:val="00F63080"/>
    <w:rsid w:val="00F67712"/>
    <w:rsid w:val="00F8423C"/>
    <w:rsid w:val="00F92545"/>
    <w:rsid w:val="00F95927"/>
    <w:rsid w:val="00FA46AF"/>
    <w:rsid w:val="00FA79F5"/>
    <w:rsid w:val="00FB4850"/>
    <w:rsid w:val="00FD1500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Marcin Janiak</dc:creator>
  <cp:keywords/>
  <dc:description/>
  <cp:lastModifiedBy>Iwona Klassura</cp:lastModifiedBy>
  <cp:revision>2</cp:revision>
  <cp:lastPrinted>2025-10-01T12:09:00Z</cp:lastPrinted>
  <dcterms:created xsi:type="dcterms:W3CDTF">2026-03-25T13:53:00Z</dcterms:created>
  <dcterms:modified xsi:type="dcterms:W3CDTF">2026-03-25T13:53:00Z</dcterms:modified>
</cp:coreProperties>
</file>